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778FE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ROSE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fl.1485)</w:t>
      </w:r>
    </w:p>
    <w:p w14:paraId="3809AB8C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 Cutler.</w:t>
      </w:r>
    </w:p>
    <w:p w14:paraId="6606FCB0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18DC2E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C3AE4D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1485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Staunford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Henry Beverley(q.v.), Henry Burton(q.v.), Thomas</w:t>
      </w:r>
    </w:p>
    <w:p w14:paraId="0F026E6E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Vyell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Harryet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trespass against him,</w:t>
      </w:r>
    </w:p>
    <w:p w14:paraId="6B533D1D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Frankeleyn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Coventry and his wife, Alice(q.v.).</w:t>
      </w:r>
    </w:p>
    <w:p w14:paraId="735C627D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963D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https://waalt.uh.edu/index.php/CP40/893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A3B5769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536AE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5F7B64" w14:textId="77777777" w:rsidR="00C06F38" w:rsidRDefault="00C06F38" w:rsidP="00C06F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September 2022</w:t>
      </w:r>
    </w:p>
    <w:p w14:paraId="6C9F152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C430" w14:textId="77777777" w:rsidR="00C06F38" w:rsidRDefault="00C06F38" w:rsidP="009139A6">
      <w:r>
        <w:separator/>
      </w:r>
    </w:p>
  </w:endnote>
  <w:endnote w:type="continuationSeparator" w:id="0">
    <w:p w14:paraId="729E13F4" w14:textId="77777777" w:rsidR="00C06F38" w:rsidRDefault="00C06F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F02C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E0E1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CE5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ABE80" w14:textId="77777777" w:rsidR="00C06F38" w:rsidRDefault="00C06F38" w:rsidP="009139A6">
      <w:r>
        <w:separator/>
      </w:r>
    </w:p>
  </w:footnote>
  <w:footnote w:type="continuationSeparator" w:id="0">
    <w:p w14:paraId="2FCA4006" w14:textId="77777777" w:rsidR="00C06F38" w:rsidRDefault="00C06F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8928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F7F1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574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F3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06F3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CE867"/>
  <w15:chartTrackingRefBased/>
  <w15:docId w15:val="{A0E166F1-BF6D-4AC4-BAD1-D8E8350EA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06F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9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2022-09-27T08:36:00Z</dcterms:created>
  <dcterms:modified xsi:type="dcterms:W3CDTF">2022-09-27T08:36:00Z</dcterms:modified>
</cp:coreProperties>
</file>